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2FABC" w14:textId="325FBE1B" w:rsidR="00BA00AB" w:rsidRDefault="009854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THRUPE</w:t>
      </w:r>
      <w:r>
        <w:rPr>
          <w:rFonts w:cs="Times New Roman"/>
          <w:szCs w:val="24"/>
        </w:rPr>
        <w:t xml:space="preserve">     (fl.1445)</w:t>
      </w:r>
    </w:p>
    <w:p w14:paraId="6EB967FE" w14:textId="0C326937" w:rsidR="00985495" w:rsidRDefault="0098549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Scaftworth, Nottinghamshire.</w:t>
      </w:r>
    </w:p>
    <w:p w14:paraId="2D93EF75" w14:textId="77777777" w:rsidR="00985495" w:rsidRDefault="00985495" w:rsidP="009139A6">
      <w:pPr>
        <w:pStyle w:val="NoSpacing"/>
        <w:rPr>
          <w:rFonts w:cs="Times New Roman"/>
          <w:szCs w:val="24"/>
        </w:rPr>
      </w:pPr>
    </w:p>
    <w:p w14:paraId="4566AF63" w14:textId="77777777" w:rsidR="00985495" w:rsidRDefault="00985495" w:rsidP="009139A6">
      <w:pPr>
        <w:pStyle w:val="NoSpacing"/>
        <w:rPr>
          <w:rFonts w:cs="Times New Roman"/>
          <w:szCs w:val="24"/>
        </w:rPr>
      </w:pPr>
    </w:p>
    <w:p w14:paraId="6EECA029" w14:textId="06025AEE" w:rsidR="00985495" w:rsidRDefault="00386C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Aug.1445</w:t>
      </w:r>
      <w:r>
        <w:rPr>
          <w:rFonts w:cs="Times New Roman"/>
          <w:szCs w:val="24"/>
        </w:rPr>
        <w:tab/>
        <w:t>He made his Will.   (W.Y.R. p.169)</w:t>
      </w:r>
    </w:p>
    <w:p w14:paraId="3C4B4531" w14:textId="77777777" w:rsidR="00386CE0" w:rsidRDefault="00386CE0" w:rsidP="009139A6">
      <w:pPr>
        <w:pStyle w:val="NoSpacing"/>
        <w:rPr>
          <w:rFonts w:cs="Times New Roman"/>
          <w:szCs w:val="24"/>
        </w:rPr>
      </w:pPr>
    </w:p>
    <w:p w14:paraId="53D70A3E" w14:textId="77777777" w:rsidR="00386CE0" w:rsidRDefault="00386CE0" w:rsidP="009139A6">
      <w:pPr>
        <w:pStyle w:val="NoSpacing"/>
        <w:rPr>
          <w:rFonts w:cs="Times New Roman"/>
          <w:szCs w:val="24"/>
        </w:rPr>
      </w:pPr>
    </w:p>
    <w:p w14:paraId="48660791" w14:textId="3992E703" w:rsidR="00386CE0" w:rsidRPr="00985495" w:rsidRDefault="00386C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February 2024</w:t>
      </w:r>
    </w:p>
    <w:sectPr w:rsidR="00386CE0" w:rsidRPr="009854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C4E99" w14:textId="77777777" w:rsidR="00985495" w:rsidRDefault="00985495" w:rsidP="009139A6">
      <w:r>
        <w:separator/>
      </w:r>
    </w:p>
  </w:endnote>
  <w:endnote w:type="continuationSeparator" w:id="0">
    <w:p w14:paraId="7F0BE0FB" w14:textId="77777777" w:rsidR="00985495" w:rsidRDefault="009854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235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6FA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C1E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2664C" w14:textId="77777777" w:rsidR="00985495" w:rsidRDefault="00985495" w:rsidP="009139A6">
      <w:r>
        <w:separator/>
      </w:r>
    </w:p>
  </w:footnote>
  <w:footnote w:type="continuationSeparator" w:id="0">
    <w:p w14:paraId="2636E3E6" w14:textId="77777777" w:rsidR="00985495" w:rsidRDefault="009854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CCD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75E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102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495"/>
    <w:rsid w:val="000666E0"/>
    <w:rsid w:val="002510B7"/>
    <w:rsid w:val="00386CE0"/>
    <w:rsid w:val="005C130B"/>
    <w:rsid w:val="00826F5C"/>
    <w:rsid w:val="009139A6"/>
    <w:rsid w:val="009448BB"/>
    <w:rsid w:val="00947624"/>
    <w:rsid w:val="00985495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1E036"/>
  <w15:chartTrackingRefBased/>
  <w15:docId w15:val="{047A8495-BF5E-4BB8-9710-8AEB5A15B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2024-02-07T16:25:00Z</dcterms:created>
  <dcterms:modified xsi:type="dcterms:W3CDTF">2024-02-07T16:37:00Z</dcterms:modified>
</cp:coreProperties>
</file>